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808B7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BATHCOMBE</w:t>
      </w:r>
      <w:r>
        <w:rPr>
          <w:rFonts w:ascii="Times New Roman" w:hAnsi="Times New Roman" w:cs="Times New Roman"/>
        </w:rPr>
        <w:t xml:space="preserve">        (fl.1484)</w:t>
      </w:r>
    </w:p>
    <w:p w14:paraId="56F33D9B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Cambridgeshire. Waterman.</w:t>
      </w:r>
    </w:p>
    <w:p w14:paraId="4C8F3714" w14:textId="77777777" w:rsidR="00930C22" w:rsidRDefault="00930C22" w:rsidP="00930C22">
      <w:pPr>
        <w:rPr>
          <w:rFonts w:ascii="Times New Roman" w:hAnsi="Times New Roman" w:cs="Times New Roman"/>
        </w:rPr>
      </w:pPr>
    </w:p>
    <w:p w14:paraId="2D40D6F4" w14:textId="77777777" w:rsidR="00930C22" w:rsidRDefault="00930C22" w:rsidP="00930C22">
      <w:pPr>
        <w:rPr>
          <w:rFonts w:ascii="Times New Roman" w:hAnsi="Times New Roman" w:cs="Times New Roman"/>
        </w:rPr>
      </w:pPr>
    </w:p>
    <w:p w14:paraId="2B831C91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</w:t>
      </w:r>
      <w:proofErr w:type="spellStart"/>
      <w:r>
        <w:rPr>
          <w:rFonts w:ascii="Times New Roman" w:hAnsi="Times New Roman" w:cs="Times New Roman"/>
        </w:rPr>
        <w:t>Tempyll</w:t>
      </w:r>
      <w:proofErr w:type="spellEnd"/>
      <w:r>
        <w:rPr>
          <w:rFonts w:ascii="Times New Roman" w:hAnsi="Times New Roman" w:cs="Times New Roman"/>
        </w:rPr>
        <w:t xml:space="preserve"> of Lynn, Norfolk(q.v.), brought a plaint of debt against him,</w:t>
      </w:r>
    </w:p>
    <w:p w14:paraId="5FEBBCEB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Rust of Snettisham(q.v.), Robert </w:t>
      </w:r>
      <w:proofErr w:type="spellStart"/>
      <w:r>
        <w:rPr>
          <w:rFonts w:ascii="Times New Roman" w:hAnsi="Times New Roman" w:cs="Times New Roman"/>
        </w:rPr>
        <w:t>Bondys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Southerey</w:t>
      </w:r>
      <w:proofErr w:type="spellEnd"/>
      <w:r>
        <w:rPr>
          <w:rFonts w:ascii="Times New Roman" w:hAnsi="Times New Roman" w:cs="Times New Roman"/>
        </w:rPr>
        <w:t>(q.v.) and</w:t>
      </w:r>
    </w:p>
    <w:p w14:paraId="71BB5FD4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Unknown of West Acre(q.v.).</w:t>
      </w:r>
    </w:p>
    <w:p w14:paraId="3C584DC3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2AC1486" w14:textId="77777777" w:rsidR="00930C22" w:rsidRDefault="00930C22" w:rsidP="00930C22">
      <w:pPr>
        <w:rPr>
          <w:rFonts w:ascii="Times New Roman" w:hAnsi="Times New Roman" w:cs="Times New Roman"/>
        </w:rPr>
      </w:pPr>
    </w:p>
    <w:p w14:paraId="3E9C149F" w14:textId="77777777" w:rsidR="00930C22" w:rsidRDefault="00930C22" w:rsidP="00930C22">
      <w:pPr>
        <w:rPr>
          <w:rFonts w:ascii="Times New Roman" w:hAnsi="Times New Roman" w:cs="Times New Roman"/>
        </w:rPr>
      </w:pPr>
    </w:p>
    <w:p w14:paraId="04CFFD98" w14:textId="77777777" w:rsidR="00930C22" w:rsidRDefault="00930C22" w:rsidP="00930C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February 2019</w:t>
      </w:r>
    </w:p>
    <w:p w14:paraId="2C4C8B37" w14:textId="77777777" w:rsidR="006B2F86" w:rsidRPr="00E71FC3" w:rsidRDefault="00930C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D5270" w14:textId="77777777" w:rsidR="00930C22" w:rsidRDefault="00930C22" w:rsidP="00E71FC3">
      <w:r>
        <w:separator/>
      </w:r>
    </w:p>
  </w:endnote>
  <w:endnote w:type="continuationSeparator" w:id="0">
    <w:p w14:paraId="107FD6E4" w14:textId="77777777" w:rsidR="00930C22" w:rsidRDefault="00930C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D12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57CAC" w14:textId="77777777" w:rsidR="00930C22" w:rsidRDefault="00930C22" w:rsidP="00E71FC3">
      <w:r>
        <w:separator/>
      </w:r>
    </w:p>
  </w:footnote>
  <w:footnote w:type="continuationSeparator" w:id="0">
    <w:p w14:paraId="70C0A5EA" w14:textId="77777777" w:rsidR="00930C22" w:rsidRDefault="00930C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C22"/>
    <w:rsid w:val="001A7C09"/>
    <w:rsid w:val="00577BD5"/>
    <w:rsid w:val="00656CBA"/>
    <w:rsid w:val="006A1F77"/>
    <w:rsid w:val="00733BE7"/>
    <w:rsid w:val="00930C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FCEE7"/>
  <w15:chartTrackingRefBased/>
  <w15:docId w15:val="{B03544DF-2586-4A7E-8A06-8221C1C2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C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30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2019-02-16T20:02:00Z</dcterms:created>
  <dcterms:modified xsi:type="dcterms:W3CDTF">2019-02-16T20:02:00Z</dcterms:modified>
</cp:coreProperties>
</file>